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83E76" w14:textId="77777777" w:rsidR="002128A6" w:rsidRDefault="002128A6" w:rsidP="002128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SPURWEY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1400F29C" w14:textId="77777777" w:rsidR="002128A6" w:rsidRDefault="002128A6" w:rsidP="002128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“</w:t>
      </w:r>
      <w:proofErr w:type="spellStart"/>
      <w:r>
        <w:rPr>
          <w:rFonts w:cs="Times New Roman"/>
          <w:szCs w:val="24"/>
        </w:rPr>
        <w:t>Gorneheyne</w:t>
      </w:r>
      <w:proofErr w:type="spellEnd"/>
      <w:r>
        <w:rPr>
          <w:rFonts w:cs="Times New Roman"/>
          <w:szCs w:val="24"/>
        </w:rPr>
        <w:t>”. Franklin.</w:t>
      </w:r>
    </w:p>
    <w:p w14:paraId="036817ED" w14:textId="77777777" w:rsidR="002128A6" w:rsidRDefault="002128A6" w:rsidP="002128A6">
      <w:pPr>
        <w:pStyle w:val="NoSpacing"/>
        <w:rPr>
          <w:rFonts w:cs="Times New Roman"/>
          <w:szCs w:val="24"/>
        </w:rPr>
      </w:pPr>
    </w:p>
    <w:p w14:paraId="4B6A9CFD" w14:textId="77777777" w:rsidR="002128A6" w:rsidRDefault="002128A6" w:rsidP="002128A6">
      <w:pPr>
        <w:pStyle w:val="NoSpacing"/>
        <w:rPr>
          <w:rFonts w:cs="Times New Roman"/>
          <w:szCs w:val="24"/>
        </w:rPr>
      </w:pPr>
    </w:p>
    <w:p w14:paraId="54157119" w14:textId="77777777" w:rsidR="002128A6" w:rsidRDefault="002128A6" w:rsidP="002128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55A0A818" w14:textId="77777777" w:rsidR="002128A6" w:rsidRDefault="002128A6" w:rsidP="002128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0F5D7CA9" w14:textId="77777777" w:rsidR="002128A6" w:rsidRDefault="002128A6" w:rsidP="002128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Devon.</w:t>
      </w:r>
    </w:p>
    <w:p w14:paraId="10840E01" w14:textId="77777777" w:rsidR="002128A6" w:rsidRDefault="002128A6" w:rsidP="002128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p.159)</w:t>
      </w:r>
    </w:p>
    <w:p w14:paraId="3519EF17" w14:textId="77777777" w:rsidR="002128A6" w:rsidRDefault="002128A6" w:rsidP="002128A6">
      <w:pPr>
        <w:pStyle w:val="NoSpacing"/>
        <w:rPr>
          <w:rFonts w:cs="Times New Roman"/>
          <w:szCs w:val="24"/>
        </w:rPr>
      </w:pPr>
    </w:p>
    <w:p w14:paraId="3EF61E12" w14:textId="77777777" w:rsidR="002128A6" w:rsidRDefault="002128A6" w:rsidP="002128A6">
      <w:pPr>
        <w:pStyle w:val="NoSpacing"/>
        <w:rPr>
          <w:rFonts w:cs="Times New Roman"/>
          <w:szCs w:val="24"/>
        </w:rPr>
      </w:pPr>
    </w:p>
    <w:p w14:paraId="02EC74C8" w14:textId="77777777" w:rsidR="002128A6" w:rsidRDefault="002128A6" w:rsidP="002128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2023</w:t>
      </w:r>
    </w:p>
    <w:p w14:paraId="31B37A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CD5CE" w14:textId="77777777" w:rsidR="002128A6" w:rsidRDefault="002128A6" w:rsidP="009139A6">
      <w:r>
        <w:separator/>
      </w:r>
    </w:p>
  </w:endnote>
  <w:endnote w:type="continuationSeparator" w:id="0">
    <w:p w14:paraId="0D2433E9" w14:textId="77777777" w:rsidR="002128A6" w:rsidRDefault="002128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84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80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405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E9507" w14:textId="77777777" w:rsidR="002128A6" w:rsidRDefault="002128A6" w:rsidP="009139A6">
      <w:r>
        <w:separator/>
      </w:r>
    </w:p>
  </w:footnote>
  <w:footnote w:type="continuationSeparator" w:id="0">
    <w:p w14:paraId="4C9DDEB2" w14:textId="77777777" w:rsidR="002128A6" w:rsidRDefault="002128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F3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8FD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CB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A6"/>
    <w:rsid w:val="000666E0"/>
    <w:rsid w:val="002128A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3B50"/>
  <w15:chartTrackingRefBased/>
  <w15:docId w15:val="{F7B52443-1F29-450E-972C-36CAA6545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2023-12-18T16:29:00Z</dcterms:created>
  <dcterms:modified xsi:type="dcterms:W3CDTF">2023-12-18T16:30:00Z</dcterms:modified>
</cp:coreProperties>
</file>